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3C87D" w14:textId="66E06460" w:rsidR="00BA00AB" w:rsidRDefault="00EF032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PYLKYNGTON</w:t>
      </w:r>
      <w:r>
        <w:rPr>
          <w:rFonts w:ascii="Times New Roman" w:hAnsi="Times New Roman" w:cs="Times New Roman"/>
          <w:sz w:val="24"/>
          <w:szCs w:val="24"/>
        </w:rPr>
        <w:t xml:space="preserve">       (d.1460)</w:t>
      </w:r>
    </w:p>
    <w:p w14:paraId="07DB8CF5" w14:textId="3EC22D23" w:rsidR="00EF0326" w:rsidRDefault="00EF032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Doncaster.</w:t>
      </w:r>
    </w:p>
    <w:p w14:paraId="3A4A680A" w14:textId="538616AE" w:rsidR="00EF0326" w:rsidRDefault="00EF032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210340" w14:textId="3F86999F" w:rsidR="00EF0326" w:rsidRDefault="00EF032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C04DC4" w14:textId="6112F6A2" w:rsidR="00EF0326" w:rsidRDefault="00EF032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He made his Will.    (W.Y.R. p.134)</w:t>
      </w:r>
    </w:p>
    <w:p w14:paraId="2F8C8091" w14:textId="31C221FF" w:rsidR="00EF0326" w:rsidRDefault="00EF032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F9EF0A0" w14:textId="0F8224C9" w:rsidR="00EF0326" w:rsidRDefault="00EF032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C9F3D6" w14:textId="749C10C9" w:rsidR="00EF0326" w:rsidRDefault="00EF032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3CEA21" w14:textId="13F631C7" w:rsidR="00EF0326" w:rsidRPr="00EF0326" w:rsidRDefault="00EF032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2021</w:t>
      </w:r>
    </w:p>
    <w:sectPr w:rsidR="00EF0326" w:rsidRPr="00EF0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636DB" w14:textId="77777777" w:rsidR="00EF0326" w:rsidRDefault="00EF0326" w:rsidP="009139A6">
      <w:r>
        <w:separator/>
      </w:r>
    </w:p>
  </w:endnote>
  <w:endnote w:type="continuationSeparator" w:id="0">
    <w:p w14:paraId="1A303F3A" w14:textId="77777777" w:rsidR="00EF0326" w:rsidRDefault="00EF03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03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0AA6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163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F1C22" w14:textId="77777777" w:rsidR="00EF0326" w:rsidRDefault="00EF0326" w:rsidP="009139A6">
      <w:r>
        <w:separator/>
      </w:r>
    </w:p>
  </w:footnote>
  <w:footnote w:type="continuationSeparator" w:id="0">
    <w:p w14:paraId="1AE11074" w14:textId="77777777" w:rsidR="00EF0326" w:rsidRDefault="00EF03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987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F7D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BCB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32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F032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915D4"/>
  <w15:chartTrackingRefBased/>
  <w15:docId w15:val="{23FC79D0-07FF-4807-BE41-F54FF3DB2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2021-05-31T15:29:00Z</dcterms:created>
  <dcterms:modified xsi:type="dcterms:W3CDTF">2021-05-31T15:34:00Z</dcterms:modified>
</cp:coreProperties>
</file>